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9CB1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586EEFF7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Newcastle-upon- Tyne. Merchant.</w:t>
      </w:r>
    </w:p>
    <w:p w14:paraId="32F8C361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C2241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6ACC11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 xml:space="preserve">Elias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Holcote</w:t>
      </w:r>
      <w:proofErr w:type="spellEnd"/>
      <w:r>
        <w:rPr>
          <w:rFonts w:ascii="Times New Roman" w:hAnsi="Times New Roman" w:cs="Times New Roman"/>
          <w:sz w:val="24"/>
          <w:szCs w:val="24"/>
        </w:rPr>
        <w:t>, Warden of Merton College(q.v.), brought a plaint of debt</w:t>
      </w:r>
    </w:p>
    <w:p w14:paraId="3B236159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Pykden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575A5D83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 of Newcastle.</w:t>
      </w:r>
    </w:p>
    <w:p w14:paraId="40C23DB0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6C54D45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324316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44F93" w14:textId="77777777" w:rsidR="009100A9" w:rsidRDefault="009100A9" w:rsidP="009100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p w14:paraId="2306AE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03AD" w14:textId="77777777" w:rsidR="009100A9" w:rsidRDefault="009100A9" w:rsidP="009139A6">
      <w:r>
        <w:separator/>
      </w:r>
    </w:p>
  </w:endnote>
  <w:endnote w:type="continuationSeparator" w:id="0">
    <w:p w14:paraId="036499B5" w14:textId="77777777" w:rsidR="009100A9" w:rsidRDefault="009100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14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92F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C75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5FC4C" w14:textId="77777777" w:rsidR="009100A9" w:rsidRDefault="009100A9" w:rsidP="009139A6">
      <w:r>
        <w:separator/>
      </w:r>
    </w:p>
  </w:footnote>
  <w:footnote w:type="continuationSeparator" w:id="0">
    <w:p w14:paraId="3177A7B7" w14:textId="77777777" w:rsidR="009100A9" w:rsidRDefault="009100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21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95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53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0A9"/>
    <w:rsid w:val="000666E0"/>
    <w:rsid w:val="002510B7"/>
    <w:rsid w:val="005C130B"/>
    <w:rsid w:val="00826F5C"/>
    <w:rsid w:val="009100A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83528"/>
  <w15:chartTrackingRefBased/>
  <w15:docId w15:val="{5074324C-C45E-4D23-8B2F-A449073E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00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2022-05-20T20:23:00Z</dcterms:created>
  <dcterms:modified xsi:type="dcterms:W3CDTF">2022-05-20T20:24:00Z</dcterms:modified>
</cp:coreProperties>
</file>